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EC3" w:rsidRDefault="00020EC3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>
        <w:rPr>
          <w:b/>
          <w:i/>
          <w:u w:val="single"/>
        </w:rPr>
        <w:t>ОБРАЗЕЦ № 6</w:t>
      </w:r>
    </w:p>
    <w:p w:rsidR="00020EC3" w:rsidRDefault="00020EC3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    </w:t>
      </w:r>
    </w:p>
    <w:p w:rsidR="00020EC3" w:rsidRDefault="00020EC3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020EC3" w:rsidRDefault="00020EC3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>Д  Е  К  Л  А  Р  А  Ц  И  Я</w:t>
      </w:r>
    </w:p>
    <w:p w:rsidR="00020EC3" w:rsidRDefault="00020EC3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по чл. </w:t>
      </w:r>
      <w:r w:rsidRPr="00767BC0">
        <w:rPr>
          <w:b/>
          <w:lang w:val="ru-RU"/>
        </w:rPr>
        <w:t>39</w:t>
      </w:r>
      <w:r>
        <w:rPr>
          <w:b/>
        </w:rPr>
        <w:t>, ал. 3, т. 1, б. „д“ от ППЗОП</w:t>
      </w:r>
    </w:p>
    <w:p w:rsidR="00020EC3" w:rsidRDefault="00020EC3">
      <w:pPr>
        <w:shd w:val="clear" w:color="auto" w:fill="FFFFFF"/>
        <w:spacing w:line="276" w:lineRule="auto"/>
        <w:jc w:val="both"/>
        <w:rPr>
          <w:b/>
        </w:rPr>
      </w:pPr>
    </w:p>
    <w:p w:rsidR="00020EC3" w:rsidRDefault="00020EC3">
      <w:pPr>
        <w:jc w:val="center"/>
        <w:rPr>
          <w:color w:val="000000"/>
        </w:rPr>
      </w:pPr>
    </w:p>
    <w:p w:rsidR="00020EC3" w:rsidRDefault="00020EC3">
      <w:pPr>
        <w:jc w:val="center"/>
        <w:rPr>
          <w:color w:val="000000"/>
        </w:rPr>
      </w:pPr>
      <w:r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020EC3" w:rsidRDefault="00020EC3">
      <w:pPr>
        <w:spacing w:line="360" w:lineRule="auto"/>
        <w:jc w:val="center"/>
        <w:rPr>
          <w:color w:val="000000"/>
        </w:rPr>
      </w:pPr>
      <w:r>
        <w:rPr>
          <w:i/>
          <w:color w:val="000000"/>
        </w:rPr>
        <w:t>(собствено, бащино, фамилно име)</w:t>
      </w:r>
    </w:p>
    <w:p w:rsidR="00020EC3" w:rsidRDefault="00020EC3">
      <w:pPr>
        <w:spacing w:line="360" w:lineRule="auto"/>
        <w:jc w:val="center"/>
        <w:rPr>
          <w:color w:val="000000"/>
        </w:rPr>
      </w:pPr>
      <w:r>
        <w:rPr>
          <w:color w:val="000000"/>
        </w:rPr>
        <w:t>ЕГН: .........................., притежаващ л.</w:t>
      </w:r>
      <w:r w:rsidRPr="00767BC0">
        <w:rPr>
          <w:color w:val="000000"/>
          <w:lang w:val="ru-RU"/>
        </w:rPr>
        <w:t xml:space="preserve"> </w:t>
      </w:r>
      <w:r>
        <w:rPr>
          <w:color w:val="000000"/>
        </w:rPr>
        <w:t>к. № ............................, издадена на ...........................,</w:t>
      </w:r>
    </w:p>
    <w:p w:rsidR="00020EC3" w:rsidRDefault="00020EC3">
      <w:pPr>
        <w:spacing w:line="360" w:lineRule="auto"/>
        <w:jc w:val="center"/>
        <w:rPr>
          <w:color w:val="000000"/>
        </w:rPr>
      </w:pPr>
      <w:r>
        <w:rPr>
          <w:color w:val="000000"/>
        </w:rPr>
        <w:t>от ..............................., с постоянен адрес: гр.</w:t>
      </w:r>
      <w:r w:rsidRPr="00767BC0">
        <w:rPr>
          <w:color w:val="000000"/>
          <w:lang w:val="ru-RU"/>
        </w:rPr>
        <w:t xml:space="preserve"> </w:t>
      </w:r>
      <w:r>
        <w:rPr>
          <w:color w:val="000000"/>
        </w:rPr>
        <w:t>(с) ........................., община ............................,</w:t>
      </w:r>
    </w:p>
    <w:p w:rsidR="00020EC3" w:rsidRDefault="00020EC3">
      <w:pPr>
        <w:spacing w:line="360" w:lineRule="auto"/>
        <w:jc w:val="center"/>
        <w:rPr>
          <w:color w:val="000000"/>
        </w:rPr>
      </w:pPr>
      <w:r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020EC3" w:rsidRDefault="00020EC3">
      <w:pPr>
        <w:jc w:val="center"/>
        <w:rPr>
          <w:i/>
          <w:color w:val="000000"/>
        </w:rPr>
      </w:pPr>
      <w:r>
        <w:rPr>
          <w:color w:val="000000"/>
        </w:rPr>
        <w:t>тел. ..................................., факс ..............................., е-mail ....................................................,</w:t>
      </w:r>
    </w:p>
    <w:p w:rsidR="00020EC3" w:rsidRDefault="00020EC3">
      <w:pPr>
        <w:jc w:val="center"/>
        <w:rPr>
          <w:i/>
          <w:color w:val="000000"/>
        </w:rPr>
      </w:pPr>
    </w:p>
    <w:p w:rsidR="00020EC3" w:rsidRDefault="00020EC3">
      <w:pPr>
        <w:jc w:val="center"/>
        <w:rPr>
          <w:color w:val="000000"/>
        </w:rPr>
      </w:pPr>
      <w:r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020EC3" w:rsidRDefault="00020EC3">
      <w:pPr>
        <w:jc w:val="center"/>
        <w:rPr>
          <w:i/>
          <w:color w:val="000000"/>
        </w:rPr>
      </w:pPr>
      <w:r>
        <w:rPr>
          <w:i/>
          <w:color w:val="000000"/>
        </w:rPr>
        <w:t>(длъжност)</w:t>
      </w:r>
    </w:p>
    <w:p w:rsidR="00020EC3" w:rsidRDefault="00020EC3">
      <w:pPr>
        <w:jc w:val="center"/>
        <w:rPr>
          <w:color w:val="000000"/>
        </w:rPr>
      </w:pPr>
      <w:r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020EC3" w:rsidRDefault="00020EC3">
      <w:pPr>
        <w:jc w:val="center"/>
        <w:rPr>
          <w:i/>
          <w:color w:val="000000"/>
        </w:rPr>
      </w:pPr>
      <w:r>
        <w:rPr>
          <w:i/>
          <w:color w:val="000000"/>
        </w:rPr>
        <w:t>(наименованието на участника/подизпълнителя – юридическо лице)</w:t>
      </w:r>
    </w:p>
    <w:p w:rsidR="00020EC3" w:rsidRDefault="00020EC3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020EC3" w:rsidRDefault="00020EC3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>Д Е К Л А Р И Р А М, ЧЕ:</w:t>
      </w:r>
    </w:p>
    <w:p w:rsidR="00020EC3" w:rsidRDefault="00020EC3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020EC3" w:rsidRPr="00767BC0" w:rsidRDefault="00020EC3" w:rsidP="00B43254">
      <w:pPr>
        <w:ind w:firstLine="720"/>
        <w:jc w:val="both"/>
        <w:rPr>
          <w:b/>
          <w:color w:val="000000"/>
          <w:lang w:val="ru-RU"/>
        </w:rPr>
      </w:pPr>
      <w:r>
        <w:t xml:space="preserve">При изготвяне на офертата за обществена поръчка с предмет: </w:t>
      </w:r>
      <w:bookmarkStart w:id="0" w:name="_GoBack"/>
      <w:bookmarkEnd w:id="0"/>
      <w:r w:rsidRPr="0021494F">
        <w:rPr>
          <w:b/>
        </w:rPr>
        <w:t>„Упражняване на строителен надзор</w:t>
      </w:r>
      <w:r w:rsidRPr="0021494F">
        <w:rPr>
          <w:b/>
          <w:color w:val="000000"/>
        </w:rPr>
        <w:t xml:space="preserve"> при изпълнение на</w:t>
      </w:r>
      <w:r w:rsidRPr="0021494F">
        <w:rPr>
          <w:b/>
          <w:color w:val="000000"/>
          <w:lang w:val="ru-RU"/>
        </w:rPr>
        <w:t xml:space="preserve"> </w:t>
      </w:r>
      <w:r w:rsidRPr="0021494F">
        <w:rPr>
          <w:b/>
          <w:color w:val="000000"/>
        </w:rPr>
        <w:t>СМР на</w:t>
      </w:r>
      <w:r w:rsidRPr="0021494F">
        <w:rPr>
          <w:b/>
          <w:color w:val="000000"/>
          <w:lang w:val="ru-RU"/>
        </w:rPr>
        <w:t xml:space="preserve"> </w:t>
      </w:r>
      <w:r w:rsidRPr="0021494F">
        <w:rPr>
          <w:b/>
          <w:color w:val="000000"/>
        </w:rPr>
        <w:t>обект: „</w:t>
      </w:r>
      <w:r w:rsidRPr="0021494F">
        <w:rPr>
          <w:b/>
        </w:rPr>
        <w:t>Ремонт PVN1047/III-118, Долна Митрополия-Ясен/-Г. Митрополия -Граница общ.(Долна Митрополия-Искър)-Староселци /III-1307/”</w:t>
      </w:r>
      <w:r w:rsidRPr="0021494F">
        <w:rPr>
          <w:lang w:val="ru-RU"/>
        </w:rPr>
        <w:t xml:space="preserve"> </w:t>
      </w:r>
      <w:r>
        <w:t>съм спазил задълженията свързани с данъци и осигуровки, опазване на околната среда, закрила на заетостта и условията на труд.</w:t>
      </w:r>
    </w:p>
    <w:p w:rsidR="00020EC3" w:rsidRDefault="00020EC3" w:rsidP="00B43254">
      <w:pPr>
        <w:shd w:val="clear" w:color="auto" w:fill="FFFFFF"/>
        <w:spacing w:line="276" w:lineRule="auto"/>
        <w:ind w:left="720"/>
        <w:jc w:val="both"/>
        <w:rPr>
          <w:color w:val="000000"/>
          <w:lang w:val="ru-RU"/>
        </w:rPr>
      </w:pPr>
    </w:p>
    <w:p w:rsidR="00020EC3" w:rsidRDefault="00020EC3">
      <w:pPr>
        <w:shd w:val="clear" w:color="auto" w:fill="FFFFFF"/>
        <w:spacing w:line="276" w:lineRule="auto"/>
        <w:ind w:left="720"/>
        <w:jc w:val="both"/>
      </w:pPr>
    </w:p>
    <w:p w:rsidR="00020EC3" w:rsidRPr="0058335E" w:rsidRDefault="00020EC3" w:rsidP="008C5177">
      <w:pPr>
        <w:shd w:val="clear" w:color="auto" w:fill="FFFFFF"/>
        <w:spacing w:line="276" w:lineRule="auto"/>
        <w:ind w:firstLine="720"/>
        <w:jc w:val="both"/>
        <w:rPr>
          <w:b/>
        </w:rPr>
      </w:pPr>
      <w:r w:rsidRPr="0058335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020EC3" w:rsidRDefault="00020EC3">
      <w:pPr>
        <w:shd w:val="clear" w:color="auto" w:fill="FFFFFF"/>
        <w:spacing w:line="276" w:lineRule="auto"/>
        <w:jc w:val="both"/>
        <w:rPr>
          <w:b/>
        </w:rPr>
      </w:pPr>
    </w:p>
    <w:p w:rsidR="00020EC3" w:rsidRDefault="00020EC3">
      <w:pPr>
        <w:shd w:val="clear" w:color="auto" w:fill="FFFFFF"/>
        <w:spacing w:line="276" w:lineRule="auto"/>
        <w:jc w:val="both"/>
        <w:rPr>
          <w:b/>
        </w:rPr>
      </w:pPr>
    </w:p>
    <w:p w:rsidR="00020EC3" w:rsidRDefault="00020EC3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Дата: ..............................                                                         Декларатор: ................................</w:t>
      </w:r>
    </w:p>
    <w:p w:rsidR="00020EC3" w:rsidRDefault="00020EC3">
      <w:pPr>
        <w:shd w:val="clear" w:color="auto" w:fill="FFFFFF"/>
        <w:spacing w:line="276" w:lineRule="auto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/подпис/</w:t>
      </w:r>
    </w:p>
    <w:sectPr w:rsidR="00020EC3" w:rsidSect="000F380F">
      <w:headerReference w:type="default" r:id="rId6"/>
      <w:pgSz w:w="12240" w:h="15840"/>
      <w:pgMar w:top="1417" w:right="1417" w:bottom="1260" w:left="1417" w:header="708" w:footer="70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EC3" w:rsidRDefault="00020EC3" w:rsidP="000F380F">
      <w:r>
        <w:separator/>
      </w:r>
    </w:p>
  </w:endnote>
  <w:endnote w:type="continuationSeparator" w:id="0">
    <w:p w:rsidR="00020EC3" w:rsidRDefault="00020EC3" w:rsidP="000F3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EC3" w:rsidRDefault="00020EC3" w:rsidP="000F380F">
      <w:r>
        <w:separator/>
      </w:r>
    </w:p>
  </w:footnote>
  <w:footnote w:type="continuationSeparator" w:id="0">
    <w:p w:rsidR="00020EC3" w:rsidRDefault="00020EC3" w:rsidP="000F38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EC3" w:rsidRDefault="00020EC3" w:rsidP="00767BC0">
    <w:pPr>
      <w:pStyle w:val="Header"/>
      <w:tabs>
        <w:tab w:val="center" w:pos="4422"/>
        <w:tab w:val="right" w:pos="8789"/>
        <w:tab w:val="right" w:pos="8844"/>
      </w:tabs>
      <w:spacing w:after="120"/>
      <w:rPr>
        <w:lang w:val="en-US"/>
      </w:rPr>
    </w:pPr>
  </w:p>
  <w:p w:rsidR="00020EC3" w:rsidRPr="00186747" w:rsidRDefault="00020EC3" w:rsidP="00B43254">
    <w:pPr>
      <w:jc w:val="center"/>
      <w:rPr>
        <w:color w:val="000000"/>
        <w:lang w:val="ru-RU"/>
      </w:rPr>
    </w:pPr>
    <w:r w:rsidRPr="00186747">
      <w:t>„Упражняване на строителен надзор</w:t>
    </w:r>
    <w:r w:rsidRPr="00186747">
      <w:rPr>
        <w:color w:val="000000"/>
      </w:rPr>
      <w:t xml:space="preserve"> при изпълнение на</w:t>
    </w:r>
    <w:r w:rsidRPr="00186747">
      <w:rPr>
        <w:color w:val="000000"/>
        <w:lang w:val="ru-RU"/>
      </w:rPr>
      <w:t xml:space="preserve"> </w:t>
    </w:r>
    <w:r w:rsidRPr="00186747">
      <w:rPr>
        <w:color w:val="000000"/>
      </w:rPr>
      <w:t>СМР на</w:t>
    </w:r>
    <w:r w:rsidRPr="00186747">
      <w:rPr>
        <w:color w:val="000000"/>
        <w:lang w:val="ru-RU"/>
      </w:rPr>
      <w:t xml:space="preserve"> </w:t>
    </w:r>
    <w:r w:rsidRPr="00186747">
      <w:rPr>
        <w:color w:val="000000"/>
      </w:rPr>
      <w:t>обект:</w:t>
    </w:r>
  </w:p>
  <w:p w:rsidR="00020EC3" w:rsidRDefault="00020EC3" w:rsidP="00B43254">
    <w:pPr>
      <w:jc w:val="center"/>
    </w:pPr>
    <w:r w:rsidRPr="00186747">
      <w:rPr>
        <w:color w:val="000000"/>
      </w:rPr>
      <w:t>„</w:t>
    </w:r>
    <w:r w:rsidRPr="00186747">
      <w:t>Ремонт PVN1047/III-118, Долна Митрополия-Ясен/-Г. Митрополия -Граница общ.(Долна Митрополия-Искър)-Староселци /III-1307/”</w:t>
    </w:r>
  </w:p>
  <w:p w:rsidR="00020EC3" w:rsidRPr="00B43254" w:rsidRDefault="00020EC3" w:rsidP="00767BC0">
    <w:pPr>
      <w:pStyle w:val="Header"/>
      <w:tabs>
        <w:tab w:val="center" w:pos="4422"/>
        <w:tab w:val="right" w:pos="8789"/>
        <w:tab w:val="right" w:pos="8844"/>
      </w:tabs>
      <w:spacing w:after="120"/>
      <w:rPr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0BCB"/>
    <w:rsid w:val="00020EC3"/>
    <w:rsid w:val="000D0E08"/>
    <w:rsid w:val="000F05ED"/>
    <w:rsid w:val="000F380F"/>
    <w:rsid w:val="000F5429"/>
    <w:rsid w:val="00184412"/>
    <w:rsid w:val="00186747"/>
    <w:rsid w:val="001C614C"/>
    <w:rsid w:val="001D20AA"/>
    <w:rsid w:val="001E4E7B"/>
    <w:rsid w:val="001F6DFE"/>
    <w:rsid w:val="0021494F"/>
    <w:rsid w:val="00220F6B"/>
    <w:rsid w:val="00267E4F"/>
    <w:rsid w:val="0029341A"/>
    <w:rsid w:val="002C7F46"/>
    <w:rsid w:val="00302CDD"/>
    <w:rsid w:val="003C161F"/>
    <w:rsid w:val="00412CD9"/>
    <w:rsid w:val="004550D3"/>
    <w:rsid w:val="00461C1E"/>
    <w:rsid w:val="00477CCF"/>
    <w:rsid w:val="004A0AFD"/>
    <w:rsid w:val="004A76CE"/>
    <w:rsid w:val="004C0DD7"/>
    <w:rsid w:val="005102BD"/>
    <w:rsid w:val="00520374"/>
    <w:rsid w:val="0055068D"/>
    <w:rsid w:val="00567F3E"/>
    <w:rsid w:val="005739D1"/>
    <w:rsid w:val="00580022"/>
    <w:rsid w:val="0058335E"/>
    <w:rsid w:val="00595F3B"/>
    <w:rsid w:val="00597C51"/>
    <w:rsid w:val="005B4EDE"/>
    <w:rsid w:val="005D194D"/>
    <w:rsid w:val="005E7220"/>
    <w:rsid w:val="00603526"/>
    <w:rsid w:val="00661A3D"/>
    <w:rsid w:val="00680BCB"/>
    <w:rsid w:val="00680E69"/>
    <w:rsid w:val="006C08F5"/>
    <w:rsid w:val="006C6574"/>
    <w:rsid w:val="007342D7"/>
    <w:rsid w:val="0075368D"/>
    <w:rsid w:val="00763C37"/>
    <w:rsid w:val="00767BC0"/>
    <w:rsid w:val="00777CFA"/>
    <w:rsid w:val="00784F9E"/>
    <w:rsid w:val="00791A6B"/>
    <w:rsid w:val="007C1BCC"/>
    <w:rsid w:val="007C3873"/>
    <w:rsid w:val="007D1985"/>
    <w:rsid w:val="007E13AA"/>
    <w:rsid w:val="007F23C8"/>
    <w:rsid w:val="007F54FB"/>
    <w:rsid w:val="00816A12"/>
    <w:rsid w:val="0086700C"/>
    <w:rsid w:val="008760C5"/>
    <w:rsid w:val="008C5177"/>
    <w:rsid w:val="00946191"/>
    <w:rsid w:val="00972B4A"/>
    <w:rsid w:val="009F41C6"/>
    <w:rsid w:val="00A26036"/>
    <w:rsid w:val="00A66C69"/>
    <w:rsid w:val="00A67A31"/>
    <w:rsid w:val="00A705CC"/>
    <w:rsid w:val="00AB6CBD"/>
    <w:rsid w:val="00AC08D6"/>
    <w:rsid w:val="00AD7893"/>
    <w:rsid w:val="00B1103C"/>
    <w:rsid w:val="00B43254"/>
    <w:rsid w:val="00B656B0"/>
    <w:rsid w:val="00B66288"/>
    <w:rsid w:val="00B87BA1"/>
    <w:rsid w:val="00BD65D1"/>
    <w:rsid w:val="00BD739E"/>
    <w:rsid w:val="00C0341A"/>
    <w:rsid w:val="00C34CFB"/>
    <w:rsid w:val="00C375D5"/>
    <w:rsid w:val="00C41C69"/>
    <w:rsid w:val="00C90D99"/>
    <w:rsid w:val="00C96655"/>
    <w:rsid w:val="00CB3008"/>
    <w:rsid w:val="00CB4FC6"/>
    <w:rsid w:val="00CD2810"/>
    <w:rsid w:val="00CD47F1"/>
    <w:rsid w:val="00CF0F50"/>
    <w:rsid w:val="00CF32D3"/>
    <w:rsid w:val="00D15036"/>
    <w:rsid w:val="00D43934"/>
    <w:rsid w:val="00D61FD5"/>
    <w:rsid w:val="00DA1766"/>
    <w:rsid w:val="00DC0417"/>
    <w:rsid w:val="00DD076D"/>
    <w:rsid w:val="00DD4729"/>
    <w:rsid w:val="00EA06F5"/>
    <w:rsid w:val="00EA5236"/>
    <w:rsid w:val="00EB03CB"/>
    <w:rsid w:val="00EF34CA"/>
    <w:rsid w:val="00F30274"/>
    <w:rsid w:val="00F92408"/>
    <w:rsid w:val="00F977E9"/>
    <w:rsid w:val="00FB2B43"/>
    <w:rsid w:val="00FB3C78"/>
    <w:rsid w:val="00FD1696"/>
    <w:rsid w:val="00FE0296"/>
    <w:rsid w:val="09803AAE"/>
    <w:rsid w:val="0C3A2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80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0F38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380F"/>
    <w:rPr>
      <w:rFonts w:ascii="Tahoma" w:hAnsi="Tahoma" w:cs="Tahoma"/>
      <w:sz w:val="16"/>
      <w:szCs w:val="16"/>
      <w:lang w:val="bg-BG" w:eastAsia="bg-BG"/>
    </w:rPr>
  </w:style>
  <w:style w:type="paragraph" w:styleId="CommentText">
    <w:name w:val="annotation text"/>
    <w:basedOn w:val="Normal"/>
    <w:link w:val="CommentTextChar"/>
    <w:uiPriority w:val="99"/>
    <w:rsid w:val="000F38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0F380F"/>
    <w:rPr>
      <w:rFonts w:ascii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F38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F380F"/>
    <w:rPr>
      <w:b/>
      <w:bCs/>
    </w:rPr>
  </w:style>
  <w:style w:type="paragraph" w:styleId="Footer">
    <w:name w:val="footer"/>
    <w:basedOn w:val="Normal"/>
    <w:link w:val="FooterChar"/>
    <w:uiPriority w:val="99"/>
    <w:rsid w:val="000F38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F380F"/>
    <w:rPr>
      <w:rFonts w:ascii="Times New Roman" w:hAnsi="Times New Roman" w:cs="Times New Roman"/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rsid w:val="000F380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F380F"/>
    <w:rPr>
      <w:rFonts w:ascii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rsid w:val="000F380F"/>
    <w:rPr>
      <w:rFonts w:cs="Times New Roman"/>
      <w:sz w:val="16"/>
      <w:szCs w:val="16"/>
    </w:rPr>
  </w:style>
  <w:style w:type="paragraph" w:customStyle="1" w:styleId="CharCharChar2">
    <w:name w:val="Char Char Char2"/>
    <w:basedOn w:val="Normal"/>
    <w:uiPriority w:val="99"/>
    <w:rsid w:val="000F380F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">
    <w:name w:val="Основен текст_"/>
    <w:link w:val="1"/>
    <w:uiPriority w:val="99"/>
    <w:locked/>
    <w:rsid w:val="000F380F"/>
    <w:rPr>
      <w:sz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0F380F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0"/>
      <w:shd w:val="clear" w:color="auto" w:fill="FFFFFF"/>
    </w:rPr>
  </w:style>
  <w:style w:type="paragraph" w:customStyle="1" w:styleId="Style12ptJustifiedFirstline063cm">
    <w:name w:val="Style 12 pt Justified First line:  063 cm"/>
    <w:basedOn w:val="Normal"/>
    <w:uiPriority w:val="99"/>
    <w:rsid w:val="000F380F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  <w:style w:type="paragraph" w:customStyle="1" w:styleId="ListParagraph1">
    <w:name w:val="List Paragraph1"/>
    <w:basedOn w:val="Normal"/>
    <w:link w:val="ListParagraphChar"/>
    <w:uiPriority w:val="99"/>
    <w:rsid w:val="000F380F"/>
    <w:pPr>
      <w:ind w:left="720"/>
      <w:contextualSpacing/>
    </w:pPr>
    <w:rPr>
      <w:rFonts w:eastAsia="Calibri"/>
      <w:sz w:val="20"/>
      <w:szCs w:val="20"/>
      <w:lang w:val="en-AU"/>
    </w:rPr>
  </w:style>
  <w:style w:type="character" w:customStyle="1" w:styleId="ListParagraphChar">
    <w:name w:val="List Paragraph Char"/>
    <w:link w:val="ListParagraph1"/>
    <w:uiPriority w:val="99"/>
    <w:locked/>
    <w:rsid w:val="000F380F"/>
    <w:rPr>
      <w:rFonts w:ascii="Times New Roman" w:hAnsi="Times New Roman"/>
      <w:sz w:val="20"/>
      <w:lang w:val="en-AU" w:eastAsia="bg-BG"/>
    </w:rPr>
  </w:style>
  <w:style w:type="character" w:styleId="Hyperlink">
    <w:name w:val="Hyperlink"/>
    <w:basedOn w:val="DefaultParagraphFont"/>
    <w:uiPriority w:val="99"/>
    <w:rsid w:val="00767BC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290</Words>
  <Characters>1656</Characters>
  <Application>Microsoft Office Outlook</Application>
  <DocSecurity>0</DocSecurity>
  <Lines>0</Lines>
  <Paragraphs>0</Paragraphs>
  <ScaleCrop>false</ScaleCrop>
  <Company>Deftones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ISKAR 7</cp:lastModifiedBy>
  <cp:revision>10</cp:revision>
  <dcterms:created xsi:type="dcterms:W3CDTF">2018-09-03T12:02:00Z</dcterms:created>
  <dcterms:modified xsi:type="dcterms:W3CDTF">2018-10-15T06:52:00Z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